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48D" w:rsidRDefault="008E748D" w:rsidP="008E748D">
      <w:pPr>
        <w:pStyle w:val="NoSpacing"/>
      </w:pPr>
      <w:r>
        <w:rPr>
          <w:u w:val="single"/>
        </w:rPr>
        <w:t>Thomas de DALBY</w:t>
      </w:r>
      <w:r>
        <w:t xml:space="preserve">     </w:t>
      </w:r>
      <w:r>
        <w:t>(fl.1400)</w:t>
      </w:r>
    </w:p>
    <w:p w:rsidR="008E748D" w:rsidRDefault="008E748D" w:rsidP="008E748D">
      <w:pPr>
        <w:pStyle w:val="NoSpacing"/>
      </w:pPr>
      <w:r>
        <w:t>Archdeacon of Richmond.</w:t>
      </w:r>
      <w:bookmarkStart w:id="0" w:name="_GoBack"/>
      <w:bookmarkEnd w:id="0"/>
    </w:p>
    <w:p w:rsidR="008E748D" w:rsidRDefault="008E748D" w:rsidP="008E748D">
      <w:pPr>
        <w:pStyle w:val="NoSpacing"/>
      </w:pPr>
    </w:p>
    <w:p w:rsidR="008E748D" w:rsidRDefault="008E748D" w:rsidP="008E748D">
      <w:pPr>
        <w:pStyle w:val="NoSpacing"/>
      </w:pPr>
    </w:p>
    <w:p w:rsidR="008E748D" w:rsidRDefault="008E748D" w:rsidP="008E748D">
      <w:pPr>
        <w:pStyle w:val="NoSpacing"/>
      </w:pPr>
      <w:r>
        <w:tab/>
        <w:t>1400</w:t>
      </w:r>
      <w:r>
        <w:tab/>
        <w:t xml:space="preserve">He made a bequest </w:t>
      </w:r>
      <w:r>
        <w:t xml:space="preserve">of 6s 8d </w:t>
      </w:r>
      <w:r>
        <w:t>to the Black Friars of York.</w:t>
      </w:r>
    </w:p>
    <w:p w:rsidR="008E748D" w:rsidRDefault="008E748D" w:rsidP="008E748D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vol.XXXII</w:t>
      </w:r>
      <w:proofErr w:type="spellEnd"/>
      <w:r>
        <w:t xml:space="preserve"> p.380)</w:t>
      </w:r>
    </w:p>
    <w:p w:rsidR="008E748D" w:rsidRDefault="008E748D" w:rsidP="008E748D">
      <w:pPr>
        <w:pStyle w:val="NoSpacing"/>
      </w:pPr>
    </w:p>
    <w:p w:rsidR="008E748D" w:rsidRDefault="008E748D" w:rsidP="008E748D">
      <w:pPr>
        <w:pStyle w:val="NoSpacing"/>
      </w:pPr>
    </w:p>
    <w:p w:rsidR="00E47068" w:rsidRPr="008E748D" w:rsidRDefault="008E748D" w:rsidP="008E748D">
      <w:pPr>
        <w:pStyle w:val="NoSpacing"/>
      </w:pPr>
      <w:r>
        <w:t>3 November 2013</w:t>
      </w:r>
    </w:p>
    <w:sectPr w:rsidR="00E47068" w:rsidRPr="008E74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48D" w:rsidRDefault="008E748D" w:rsidP="00920DE3">
      <w:pPr>
        <w:spacing w:after="0" w:line="240" w:lineRule="auto"/>
      </w:pPr>
      <w:r>
        <w:separator/>
      </w:r>
    </w:p>
  </w:endnote>
  <w:endnote w:type="continuationSeparator" w:id="0">
    <w:p w:rsidR="008E748D" w:rsidRDefault="008E748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48D" w:rsidRDefault="008E748D" w:rsidP="00920DE3">
      <w:pPr>
        <w:spacing w:after="0" w:line="240" w:lineRule="auto"/>
      </w:pPr>
      <w:r>
        <w:separator/>
      </w:r>
    </w:p>
  </w:footnote>
  <w:footnote w:type="continuationSeparator" w:id="0">
    <w:p w:rsidR="008E748D" w:rsidRDefault="008E748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48D"/>
    <w:rsid w:val="00120749"/>
    <w:rsid w:val="00624CAE"/>
    <w:rsid w:val="008E748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2013-11-03T22:38:00Z</dcterms:created>
  <dcterms:modified xsi:type="dcterms:W3CDTF">2013-11-03T22:39:00Z</dcterms:modified>
</cp:coreProperties>
</file>